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4B32D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Графическая часть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516" w:rsidRDefault="00C03516">
      <w:r>
        <w:separator/>
      </w:r>
    </w:p>
  </w:endnote>
  <w:endnote w:type="continuationSeparator" w:id="0">
    <w:p w:rsidR="00C03516" w:rsidRDefault="00C0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FB3AE0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516" w:rsidRDefault="00C03516">
      <w:r>
        <w:separator/>
      </w:r>
    </w:p>
  </w:footnote>
  <w:footnote w:type="continuationSeparator" w:id="0">
    <w:p w:rsidR="00C03516" w:rsidRDefault="00C0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FB3AE0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FB3AE0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32D2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3516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3AE0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7F6854D1-B2F8-4DFB-9DF9-7923789F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A199AC7-BFA9-40B8-A290-FF23DCB1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27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2016-11-25T10:12:00Z</dcterms:created>
  <dcterms:modified xsi:type="dcterms:W3CDTF">2016-11-25T10:12:00Z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